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2BF" w:rsidRPr="00AF0D47" w:rsidRDefault="000272BF" w:rsidP="00AF0D47">
      <w:pPr>
        <w:spacing w:after="0" w:line="240" w:lineRule="auto"/>
        <w:jc w:val="center"/>
        <w:rPr>
          <w:sz w:val="32"/>
          <w:szCs w:val="32"/>
        </w:rPr>
      </w:pPr>
      <w:r w:rsidRPr="00AF0D47">
        <w:rPr>
          <w:sz w:val="32"/>
          <w:szCs w:val="32"/>
        </w:rPr>
        <w:t>ФЕДЕРАЛЬНОЕ АГЕНСТВО ПО ОБРАЗОВАНИЮ РФ</w:t>
      </w:r>
    </w:p>
    <w:p w:rsidR="000272BF" w:rsidRPr="00AF0D47" w:rsidRDefault="000272BF" w:rsidP="00AF0D47">
      <w:pPr>
        <w:spacing w:after="0" w:line="240" w:lineRule="auto"/>
        <w:jc w:val="center"/>
        <w:rPr>
          <w:sz w:val="24"/>
          <w:szCs w:val="24"/>
        </w:rPr>
      </w:pPr>
    </w:p>
    <w:p w:rsidR="000272BF" w:rsidRPr="00AF0D47" w:rsidRDefault="000272BF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ГОСУДАРСТВЕННОЕ ОБРАЗОВАТЕЛЬНОЕ УЧЕРЕЖДЕНИЕ ВЫСШЕГО ПРОФЕССИОНАЛЬНОГО</w:t>
      </w:r>
    </w:p>
    <w:p w:rsidR="000272BF" w:rsidRPr="00AF0D47" w:rsidRDefault="000272BF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ОБРАЗОВАНИЯ «МОСКОВСКИЙ ГОСУДАРСТВЕННИЙ ИНСТИТУТ РАДИОТЕХНИКИ</w:t>
      </w:r>
    </w:p>
    <w:p w:rsidR="000272BF" w:rsidRPr="00AF0D47" w:rsidRDefault="000272BF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ЭЛЕКТРОНИКИ И АВТОМАТИКИ (ТЕХНИЧЕСКИЙ УНИВЕРСИТЕТ)»</w:t>
      </w:r>
    </w:p>
    <w:p w:rsidR="000272BF" w:rsidRPr="00AF0D47" w:rsidRDefault="000272BF" w:rsidP="00AF0D47">
      <w:pPr>
        <w:spacing w:after="0" w:line="240" w:lineRule="auto"/>
        <w:jc w:val="center"/>
        <w:rPr>
          <w:sz w:val="24"/>
          <w:szCs w:val="24"/>
        </w:rPr>
      </w:pPr>
    </w:p>
    <w:p w:rsidR="000272BF" w:rsidRPr="00AF0D47" w:rsidRDefault="000272BF" w:rsidP="00AF0D47">
      <w:pPr>
        <w:spacing w:after="0" w:line="240" w:lineRule="auto"/>
        <w:jc w:val="center"/>
        <w:rPr>
          <w:sz w:val="24"/>
          <w:szCs w:val="24"/>
        </w:rPr>
      </w:pPr>
    </w:p>
    <w:p w:rsidR="000272BF" w:rsidRPr="00AF0D47" w:rsidRDefault="000272BF" w:rsidP="00AF0D47">
      <w:pPr>
        <w:spacing w:after="0" w:line="240" w:lineRule="auto"/>
        <w:jc w:val="center"/>
        <w:rPr>
          <w:sz w:val="24"/>
          <w:szCs w:val="24"/>
        </w:rPr>
      </w:pPr>
    </w:p>
    <w:p w:rsidR="000272BF" w:rsidRPr="00AF0D47" w:rsidRDefault="000272BF" w:rsidP="00AF0D47">
      <w:pPr>
        <w:spacing w:after="0" w:line="240" w:lineRule="auto"/>
        <w:jc w:val="center"/>
        <w:rPr>
          <w:sz w:val="24"/>
          <w:szCs w:val="24"/>
        </w:rPr>
      </w:pPr>
    </w:p>
    <w:p w:rsidR="000272BF" w:rsidRPr="0024756C" w:rsidRDefault="000272BF" w:rsidP="00AF0D47">
      <w:pPr>
        <w:spacing w:after="0" w:line="240" w:lineRule="auto"/>
        <w:jc w:val="center"/>
        <w:rPr>
          <w:b/>
        </w:rPr>
      </w:pPr>
    </w:p>
    <w:p w:rsidR="000272BF" w:rsidRPr="0024756C" w:rsidRDefault="000272BF" w:rsidP="00AF0D47">
      <w:pPr>
        <w:spacing w:after="0" w:line="240" w:lineRule="auto"/>
        <w:jc w:val="center"/>
        <w:rPr>
          <w:b/>
        </w:rPr>
      </w:pPr>
    </w:p>
    <w:p w:rsidR="000272BF" w:rsidRPr="0024756C" w:rsidRDefault="000272BF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Лабораторная работа №</w:t>
      </w:r>
      <w:r w:rsidRPr="0024756C">
        <w:rPr>
          <w:b/>
        </w:rPr>
        <w:t>7</w:t>
      </w:r>
    </w:p>
    <w:p w:rsidR="000272BF" w:rsidRPr="00AF0D47" w:rsidRDefault="000272BF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По дисциплине</w:t>
      </w:r>
    </w:p>
    <w:p w:rsidR="000272BF" w:rsidRPr="00AF0D47" w:rsidRDefault="000272BF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«Программирование на языке высокого уровня»</w:t>
      </w:r>
    </w:p>
    <w:p w:rsidR="000272BF" w:rsidRPr="00AF0D47" w:rsidRDefault="000272BF" w:rsidP="00AF0D47">
      <w:pPr>
        <w:spacing w:after="0" w:line="240" w:lineRule="auto"/>
        <w:jc w:val="center"/>
        <w:rPr>
          <w:b/>
        </w:rPr>
      </w:pPr>
    </w:p>
    <w:p w:rsidR="000272BF" w:rsidRPr="00AF0D47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AF0D47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24756C" w:rsidRDefault="000272BF" w:rsidP="00AF0D47">
      <w:pPr>
        <w:spacing w:after="0" w:line="240" w:lineRule="auto"/>
      </w:pPr>
    </w:p>
    <w:p w:rsidR="000272BF" w:rsidRPr="00AF0D47" w:rsidRDefault="000272BF" w:rsidP="00AF0D47">
      <w:pPr>
        <w:spacing w:after="0" w:line="240" w:lineRule="auto"/>
      </w:pPr>
      <w:r w:rsidRPr="00AF0D47">
        <w:t>Студент:  Евсеев Вячеслав Сергеевич</w:t>
      </w:r>
    </w:p>
    <w:p w:rsidR="000272BF" w:rsidRPr="00AF0D47" w:rsidRDefault="000272BF" w:rsidP="00AF0D47">
      <w:pPr>
        <w:spacing w:after="0" w:line="240" w:lineRule="auto"/>
      </w:pPr>
      <w:r w:rsidRPr="00AF0D47">
        <w:t>Группа:  ИТА-1-09</w:t>
      </w:r>
    </w:p>
    <w:p w:rsidR="000272BF" w:rsidRPr="0024756C" w:rsidRDefault="000272BF" w:rsidP="00AF0D47">
      <w:pPr>
        <w:spacing w:after="0" w:line="240" w:lineRule="auto"/>
      </w:pPr>
      <w:r w:rsidRPr="00AF0D47">
        <w:t>Вариант:  №</w:t>
      </w:r>
      <w:r w:rsidRPr="0024756C">
        <w:t>17</w:t>
      </w:r>
    </w:p>
    <w:p w:rsidR="000272BF" w:rsidRPr="00AF0D47" w:rsidRDefault="000272BF" w:rsidP="00AF0D47">
      <w:pPr>
        <w:spacing w:after="0" w:line="240" w:lineRule="auto"/>
      </w:pPr>
      <w:r w:rsidRPr="00AF0D47">
        <w:t>Преподаватель:  Яшин Лев Захарович</w:t>
      </w:r>
    </w:p>
    <w:p w:rsidR="000272BF" w:rsidRPr="00AF0D47" w:rsidRDefault="000272BF" w:rsidP="00AF0D47">
      <w:pPr>
        <w:spacing w:after="0" w:line="240" w:lineRule="auto"/>
      </w:pPr>
    </w:p>
    <w:p w:rsidR="000272BF" w:rsidRPr="00AF0D47" w:rsidRDefault="000272BF" w:rsidP="00AF0D47">
      <w:pPr>
        <w:spacing w:after="0" w:line="240" w:lineRule="auto"/>
        <w:jc w:val="center"/>
      </w:pPr>
    </w:p>
    <w:p w:rsidR="000272BF" w:rsidRPr="00AF0D47" w:rsidRDefault="000272BF" w:rsidP="00AF0D47">
      <w:pPr>
        <w:spacing w:after="0" w:line="240" w:lineRule="auto"/>
        <w:jc w:val="center"/>
      </w:pPr>
    </w:p>
    <w:p w:rsidR="000272BF" w:rsidRPr="00AF0D47" w:rsidRDefault="000272BF" w:rsidP="00AF0D47">
      <w:pPr>
        <w:spacing w:after="0" w:line="240" w:lineRule="auto"/>
        <w:jc w:val="center"/>
      </w:pPr>
    </w:p>
    <w:p w:rsidR="000272BF" w:rsidRPr="00AF0D47" w:rsidRDefault="000272BF" w:rsidP="00AF0D47">
      <w:pPr>
        <w:spacing w:after="0" w:line="240" w:lineRule="auto"/>
        <w:jc w:val="center"/>
      </w:pPr>
    </w:p>
    <w:p w:rsidR="000272BF" w:rsidRPr="00AF0D47" w:rsidRDefault="000272BF" w:rsidP="00AF0D47">
      <w:pPr>
        <w:spacing w:after="0" w:line="240" w:lineRule="auto"/>
        <w:jc w:val="center"/>
      </w:pPr>
    </w:p>
    <w:p w:rsidR="000272BF" w:rsidRPr="00AF0D47" w:rsidRDefault="000272BF" w:rsidP="00AF0D47">
      <w:pPr>
        <w:spacing w:after="0" w:line="240" w:lineRule="auto"/>
        <w:jc w:val="center"/>
      </w:pPr>
    </w:p>
    <w:p w:rsidR="000272BF" w:rsidRPr="00AF0D47" w:rsidRDefault="000272BF" w:rsidP="00AF0D47">
      <w:pPr>
        <w:spacing w:after="0" w:line="240" w:lineRule="auto"/>
        <w:jc w:val="center"/>
      </w:pPr>
      <w:r w:rsidRPr="00AF0D47">
        <w:t>Москва 2009</w:t>
      </w:r>
    </w:p>
    <w:p w:rsidR="000272BF" w:rsidRPr="00573180" w:rsidRDefault="000272BF" w:rsidP="00AF0D47">
      <w:pPr>
        <w:spacing w:after="0" w:line="240" w:lineRule="auto"/>
        <w:jc w:val="center"/>
        <w:rPr>
          <w:b/>
          <w:sz w:val="28"/>
          <w:szCs w:val="28"/>
        </w:rPr>
      </w:pPr>
    </w:p>
    <w:p w:rsidR="000272BF" w:rsidRPr="00726E23" w:rsidRDefault="000272BF" w:rsidP="00AF0D47">
      <w:pPr>
        <w:spacing w:after="0" w:line="240" w:lineRule="auto"/>
        <w:jc w:val="center"/>
        <w:rPr>
          <w:b/>
          <w:sz w:val="28"/>
          <w:szCs w:val="28"/>
        </w:rPr>
      </w:pPr>
      <w:r w:rsidRPr="00726E23">
        <w:rPr>
          <w:b/>
          <w:sz w:val="28"/>
          <w:szCs w:val="28"/>
        </w:rPr>
        <w:t>Работа с массивами</w:t>
      </w:r>
    </w:p>
    <w:p w:rsidR="000272BF" w:rsidRPr="00AF0D47" w:rsidRDefault="000272BF" w:rsidP="00AF0D47">
      <w:pPr>
        <w:spacing w:after="0" w:line="240" w:lineRule="auto"/>
        <w:jc w:val="center"/>
        <w:rPr>
          <w:b/>
          <w:sz w:val="28"/>
          <w:szCs w:val="28"/>
        </w:rPr>
      </w:pPr>
      <w:r w:rsidRPr="00AF0D47">
        <w:rPr>
          <w:b/>
          <w:sz w:val="28"/>
          <w:szCs w:val="28"/>
        </w:rPr>
        <w:t xml:space="preserve">Задание </w:t>
      </w:r>
    </w:p>
    <w:p w:rsidR="000272BF" w:rsidRPr="0024756C" w:rsidRDefault="000272BF" w:rsidP="00AF0D47">
      <w:pPr>
        <w:spacing w:after="0" w:line="240" w:lineRule="auto"/>
      </w:pPr>
    </w:p>
    <w:p w:rsidR="000272BF" w:rsidRPr="00DE1531" w:rsidRDefault="000272BF" w:rsidP="00AF0D47">
      <w:pPr>
        <w:spacing w:after="0" w:line="240" w:lineRule="auto"/>
      </w:pPr>
      <w:r>
        <w:t>Распечатать те пары слов, расстояние между которыми наименьшее (Расстояние между словами – это количество позиций, в которых слова различаются. Например кошка и мышка – расстояние между ними 2)</w:t>
      </w:r>
    </w:p>
    <w:p w:rsidR="000272BF" w:rsidRDefault="000272BF" w:rsidP="00AF0D47">
      <w:pPr>
        <w:spacing w:after="0" w:line="240" w:lineRule="auto"/>
      </w:pPr>
    </w:p>
    <w:p w:rsidR="000272BF" w:rsidRPr="00DE1531" w:rsidRDefault="000272BF" w:rsidP="00AF0D47">
      <w:pPr>
        <w:spacing w:after="0" w:line="240" w:lineRule="auto"/>
      </w:pPr>
      <w:r>
        <w:t>Оформить программу в виде функции пользователя, в которой будет обрабатываться строка. Из главной функции передавать строку через указатель или ссылку.</w:t>
      </w: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Pr="00CD2D93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Pr="001B5F68" w:rsidRDefault="000272BF" w:rsidP="00AF0D47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r>
        <w:rPr>
          <w:noProof/>
          <w:lang w:eastAsia="ru-RU"/>
        </w:rPr>
        <w:pict>
          <v:oval id="_x0000_s1026" style="position:absolute;margin-left:2in;margin-top:639.15pt;width:126pt;height:31.7pt;z-index:251658240">
            <v:textbox style="mso-next-textbox:#_x0000_s1026">
              <w:txbxContent>
                <w:p w:rsidR="000272BF" w:rsidRPr="008F183A" w:rsidRDefault="000272BF" w:rsidP="008F183A">
                  <w:pPr>
                    <w:spacing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Выход(</w:t>
                  </w:r>
                  <w:r>
                    <w:rPr>
                      <w:sz w:val="24"/>
                      <w:szCs w:val="24"/>
                      <w:lang w:val="en-US"/>
                    </w:rPr>
                    <w:t>Num1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</w:txbxContent>
            </v:textbox>
          </v:oval>
        </w:pict>
      </w:r>
      <w:r>
        <w:rPr>
          <w:noProof/>
          <w:lang w:eastAsia="ru-RU"/>
        </w:rPr>
      </w:r>
      <w:r w:rsidRPr="00AA6CA4">
        <w:rPr>
          <w:sz w:val="24"/>
          <w:szCs w:val="24"/>
          <w:lang w:val="en-US"/>
        </w:rPr>
        <w:pict>
          <v:group id="_x0000_s1027" editas="canvas" style="width:459pt;height:639pt;mso-position-horizontal-relative:char;mso-position-vertical-relative:line" coordorigin="1738,1616" coordsize="9180,127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738;top:1616;width:9180;height:12780" o:preferrelative="f">
              <v:fill o:detectmouseclick="t"/>
              <v:path o:extrusionok="t" o:connecttype="none"/>
              <o:lock v:ext="edit" text="t"/>
            </v:shape>
            <v:rect id="_x0000_s1029" style="position:absolute;left:1918;top:2696;width:7920;height:719">
              <v:textbox style="mso-next-textbox:#_x0000_s1029">
                <w:txbxContent>
                  <w:p w:rsidR="000272BF" w:rsidRPr="0024756C" w:rsidRDefault="000272BF" w:rsidP="006F404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val="en-US" w:eastAsia="ru-RU"/>
                      </w:rPr>
                    </w:pPr>
                    <w:r w:rsidRPr="0024756C">
                      <w:rPr>
                        <w:rFonts w:ascii="Courier New" w:hAnsi="Courier New" w:cs="Courier New"/>
                        <w:noProof/>
                        <w:color w:val="0000FF"/>
                        <w:sz w:val="24"/>
                        <w:szCs w:val="24"/>
                        <w:lang w:val="en-US" w:eastAsia="ru-RU"/>
                      </w:rPr>
                      <w:t>char</w:t>
                    </w:r>
                    <w:r w:rsidRPr="0024756C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val="en-US" w:eastAsia="ru-RU"/>
                      </w:rPr>
                      <w:t xml:space="preserve"> str1[]=(</w:t>
                    </w:r>
                    <w:r w:rsidRPr="0024756C">
                      <w:rPr>
                        <w:rFonts w:ascii="Courier New" w:hAnsi="Courier New" w:cs="Courier New"/>
                        <w:noProof/>
                        <w:color w:val="A31515"/>
                        <w:sz w:val="24"/>
                        <w:szCs w:val="24"/>
                        <w:lang w:val="en-US" w:eastAsia="ru-RU"/>
                      </w:rPr>
                      <w:t>"bingk"</w:t>
                    </w:r>
                    <w:r w:rsidRPr="0024756C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val="en-US" w:eastAsia="ru-RU"/>
                      </w:rPr>
                      <w:t>),str2[]=(</w:t>
                    </w:r>
                    <w:r w:rsidRPr="0024756C">
                      <w:rPr>
                        <w:rFonts w:ascii="Courier New" w:hAnsi="Courier New" w:cs="Courier New"/>
                        <w:noProof/>
                        <w:color w:val="A31515"/>
                        <w:sz w:val="24"/>
                        <w:szCs w:val="24"/>
                        <w:lang w:val="en-US" w:eastAsia="ru-RU"/>
                      </w:rPr>
                      <w:t>"black"</w:t>
                    </w:r>
                    <w:r w:rsidRPr="0024756C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val="en-US" w:eastAsia="ru-RU"/>
                      </w:rPr>
                      <w:t>),</w:t>
                    </w:r>
                  </w:p>
                  <w:p w:rsidR="000272BF" w:rsidRPr="00933955" w:rsidRDefault="000272BF" w:rsidP="006F404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val="en-US" w:eastAsia="ru-RU"/>
                      </w:rPr>
                    </w:pPr>
                    <w:r w:rsidRPr="0024756C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val="en-US" w:eastAsia="ru-RU"/>
                      </w:rPr>
                      <w:tab/>
                      <w:t xml:space="preserve"> </w:t>
                    </w:r>
                    <w:r w:rsidRPr="00933955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str3[]=(</w:t>
                    </w:r>
                    <w:r w:rsidRPr="00933955">
                      <w:rPr>
                        <w:rFonts w:ascii="Courier New" w:hAnsi="Courier New" w:cs="Courier New"/>
                        <w:noProof/>
                        <w:color w:val="A31515"/>
                        <w:sz w:val="24"/>
                        <w:szCs w:val="24"/>
                        <w:lang w:eastAsia="ru-RU"/>
                      </w:rPr>
                      <w:t>"drgyhu"</w:t>
                    </w:r>
                    <w:r w:rsidRPr="00933955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),str4[]=(</w:t>
                    </w:r>
                    <w:r w:rsidRPr="00933955">
                      <w:rPr>
                        <w:rFonts w:ascii="Courier New" w:hAnsi="Courier New" w:cs="Courier New"/>
                        <w:noProof/>
                        <w:color w:val="A31515"/>
                        <w:sz w:val="24"/>
                        <w:szCs w:val="24"/>
                        <w:lang w:eastAsia="ru-RU"/>
                      </w:rPr>
                      <w:t>"ertygu"</w:t>
                    </w:r>
                    <w:r w:rsidRPr="00933955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)</w:t>
                    </w:r>
                  </w:p>
                  <w:p w:rsidR="000272BF" w:rsidRPr="001B5F68" w:rsidRDefault="000272BF" w:rsidP="006F404E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ect>
            <v:oval id="_x0000_s1030" style="position:absolute;left:4798;top:7376;width:2160;height:631">
              <v:textbox style="mso-next-textbox:#_x0000_s1030">
                <w:txbxContent>
                  <w:p w:rsidR="000272BF" w:rsidRPr="001B5F68" w:rsidRDefault="000272BF" w:rsidP="006F404E">
                    <w:pPr>
                      <w:spacing w:line="240" w:lineRule="auto"/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 w:rsidRPr="001B5F68">
                      <w:rPr>
                        <w:sz w:val="24"/>
                        <w:szCs w:val="24"/>
                        <w:lang w:val="en-US"/>
                      </w:rPr>
                      <w:t>Stop</w:t>
                    </w:r>
                  </w:p>
                </w:txbxContent>
              </v:textbox>
            </v:oval>
            <v:oval id="_x0000_s1031" style="position:absolute;left:4798;top:1796;width:2160;height:629">
              <v:textbox style="mso-next-textbox:#_x0000_s1031">
                <w:txbxContent>
                  <w:p w:rsidR="000272BF" w:rsidRPr="001B5F68" w:rsidRDefault="000272BF" w:rsidP="006F404E">
                    <w:pPr>
                      <w:spacing w:line="240" w:lineRule="auto"/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 w:rsidRPr="001B5F68">
                      <w:rPr>
                        <w:sz w:val="24"/>
                        <w:szCs w:val="24"/>
                        <w:lang w:val="en-US"/>
                      </w:rPr>
                      <w:t>Start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5878;top:2425;width:1;height:271" o:connectortype="straight">
              <v:stroke endarrow="block"/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33" type="#_x0000_t4" style="position:absolute;left:2279;top:3956;width:7200;height:1080">
              <v:textbox style="mso-next-textbox:#_x0000_s1033">
                <w:txbxContent>
                  <w:p w:rsidR="000272BF" w:rsidRPr="00933955" w:rsidRDefault="000272BF" w:rsidP="006F404E">
                    <w:pPr>
                      <w:rPr>
                        <w:lang w:val="en-US"/>
                      </w:rPr>
                    </w:pPr>
                    <w:r w:rsidRPr="0024756C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>procedure(str1, str2)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 xml:space="preserve"> &lt; </w:t>
                    </w:r>
                    <w:r w:rsidRPr="0024756C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>procedure(str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>3</w:t>
                    </w:r>
                    <w:r w:rsidRPr="0024756C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>, str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>4</w:t>
                    </w:r>
                    <w:r w:rsidRPr="0024756C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>)</w:t>
                    </w:r>
                  </w:p>
                  <w:p w:rsidR="000272BF" w:rsidRPr="008F183A" w:rsidRDefault="000272BF" w:rsidP="006F404E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  <v:shape id="_x0000_s1034" type="#_x0000_t32" style="position:absolute;left:5878;top:3415;width:1;height:541" o:connectortype="straight">
              <v:stroke endarrow="block"/>
            </v:shape>
            <v:rect id="_x0000_s1035" style="position:absolute;left:4438;top:9174;width:2879;height:720">
              <v:textbox style="mso-next-textbox:#_x0000_s1035">
                <w:txbxContent>
                  <w:p w:rsidR="000272BF" w:rsidRPr="008F183A" w:rsidRDefault="000272BF" w:rsidP="006F404E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8F183A">
                      <w:rPr>
                        <w:rFonts w:ascii="Courier New" w:hAnsi="Courier New" w:cs="Courier New"/>
                        <w:noProof/>
                        <w:color w:val="0000FF"/>
                        <w:sz w:val="24"/>
                        <w:szCs w:val="24"/>
                        <w:lang w:eastAsia="ru-RU"/>
                      </w:rPr>
                      <w:t>int</w:t>
                    </w:r>
                    <w:r w:rsidRPr="008F183A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 xml:space="preserve"> Num1=0</w:t>
                    </w:r>
                  </w:p>
                </w:txbxContent>
              </v:textbox>
            </v:rect>
            <v:oval id="_x0000_s1036" style="position:absolute;left:2999;top:8275;width:5760;height:629">
              <v:textbox style="mso-next-textbox:#_x0000_s1036">
                <w:txbxContent>
                  <w:p w:rsidR="000272BF" w:rsidRPr="00933955" w:rsidRDefault="000272BF" w:rsidP="006F404E">
                    <w:pPr>
                      <w:spacing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Вход(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str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>e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1, str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>e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</v:oval>
            <v:shape id="_x0000_s1037" type="#_x0000_t32" style="position:absolute;left:5879;top:8904;width:1;height:270" o:connectortype="straight">
              <v:stroke endarrow="block"/>
            </v:shape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38" type="#_x0000_t9" style="position:absolute;left:3177;top:10255;width:5403;height:721">
              <v:textbox style="mso-next-textbox:#_x0000_s1038">
                <w:txbxContent>
                  <w:p w:rsidR="000272BF" w:rsidRPr="0024756C" w:rsidRDefault="000272BF" w:rsidP="006F404E">
                    <w:pPr>
                      <w:rPr>
                        <w:lang w:val="en-US"/>
                      </w:rPr>
                    </w:pPr>
                    <w:r w:rsidRPr="0024756C">
                      <w:rPr>
                        <w:rFonts w:ascii="Courier New" w:hAnsi="Courier New" w:cs="Courier New"/>
                        <w:noProof/>
                        <w:color w:val="0000FF"/>
                        <w:sz w:val="20"/>
                        <w:szCs w:val="20"/>
                        <w:lang w:val="en-US" w:eastAsia="ru-RU"/>
                      </w:rPr>
                      <w:t>int</w:t>
                    </w:r>
                    <w:r w:rsidRPr="0024756C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 xml:space="preserve"> i=0;i&lt;strlen(stre1);i++</w:t>
                    </w:r>
                  </w:p>
                </w:txbxContent>
              </v:textbox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39" type="#_x0000_t7" style="position:absolute;left:1738;top:5936;width:5040;height:718">
              <v:textbox style="mso-next-textbox:#_x0000_s1039">
                <w:txbxContent>
                  <w:p w:rsidR="000272BF" w:rsidRPr="008F183A" w:rsidRDefault="000272BF" w:rsidP="006F404E">
                    <w:r>
                      <w:t>Вывод(</w:t>
                    </w:r>
                    <w:r>
                      <w:rPr>
                        <w:lang w:val="en-US"/>
                      </w:rPr>
                      <w:t>str3,str4,”distance”</w:t>
                    </w:r>
                    <w:r>
                      <w:t>)</w:t>
                    </w:r>
                  </w:p>
                </w:txbxContent>
              </v:textbox>
            </v:shape>
            <v:shape id="_x0000_s1040" type="#_x0000_t7" style="position:absolute;left:5878;top:5936;width:5040;height:722">
              <v:textbox style="mso-next-textbox:#_x0000_s1040">
                <w:txbxContent>
                  <w:p w:rsidR="000272BF" w:rsidRPr="008F183A" w:rsidRDefault="000272BF" w:rsidP="006F404E">
                    <w:r>
                      <w:t>Вывод(</w:t>
                    </w:r>
                    <w:r>
                      <w:rPr>
                        <w:lang w:val="en-US"/>
                      </w:rPr>
                      <w:t>str1,str2,”distance”</w:t>
                    </w:r>
                    <w:r>
                      <w:t>)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1" type="#_x0000_t34" style="position:absolute;left:2548;top:4226;width:1440;height:1980;rotation:90;flip:x" o:connectortype="elbow" adj=",-67105,-141096">
              <v:stroke endarrow="block"/>
            </v:shape>
            <v:shape id="_x0000_s1042" type="#_x0000_t34" style="position:absolute;left:6779;top:5757;width:718;height:2520;rotation:90" o:connectortype="elbow" adj=",-57069,-252642">
              <v:stroke endarrow="block"/>
            </v:shape>
            <v:shape id="_x0000_s1043" type="#_x0000_t34" style="position:absolute;left:4257;top:6656;width:1621;height:360" o:connectortype="elbow" adj="-200,-399360,-56712">
              <v:stroke endarrow="block"/>
            </v:shape>
            <v:shape id="_x0000_s1044" type="#_x0000_t34" style="position:absolute;left:8218;top:4676;width:1440;height:1080;rotation:90" o:connectortype="elbow" adj="9899,43183,-141096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2278;top:4676;width:901;height:540" stroked="f">
              <v:fill opacity="0"/>
              <v:textbox style="mso-next-textbox:#_x0000_s1045">
                <w:txbxContent>
                  <w:p w:rsidR="000272BF" w:rsidRPr="008F183A" w:rsidRDefault="000272BF" w:rsidP="006F404E">
                    <w:r>
                      <w:t>Да</w:t>
                    </w:r>
                  </w:p>
                </w:txbxContent>
              </v:textbox>
            </v:shape>
            <v:shape id="_x0000_s1046" type="#_x0000_t202" style="position:absolute;left:8758;top:4676;width:838;height:540" stroked="f">
              <v:fill opacity="0"/>
              <v:textbox style="mso-next-textbox:#_x0000_s1046">
                <w:txbxContent>
                  <w:p w:rsidR="000272BF" w:rsidRPr="008F183A" w:rsidRDefault="000272BF" w:rsidP="006F404E">
                    <w:r>
                      <w:t>Нет</w:t>
                    </w:r>
                  </w:p>
                </w:txbxContent>
              </v:textbox>
            </v:shape>
            <v:shape id="_x0000_s1047" type="#_x0000_t4" style="position:absolute;left:3538;top:11515;width:4680;height:1078">
              <v:textbox style="mso-next-textbox:#_x0000_s1047">
                <w:txbxContent>
                  <w:p w:rsidR="000272BF" w:rsidRPr="008F183A" w:rsidRDefault="000272BF" w:rsidP="006F404E">
                    <w:pPr>
                      <w:rPr>
                        <w:lang w:val="en-US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stre1[i]!=stre2[i]</w:t>
                    </w:r>
                  </w:p>
                </w:txbxContent>
              </v:textbox>
            </v:shape>
            <v:rect id="_x0000_s1048" style="position:absolute;left:4798;top:12956;width:2160;height:540">
              <v:textbox>
                <w:txbxContent>
                  <w:p w:rsidR="000272BF" w:rsidRPr="008F183A" w:rsidRDefault="000272BF" w:rsidP="006F404E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Num1++</w:t>
                    </w:r>
                  </w:p>
                </w:txbxContent>
              </v:textbox>
            </v:rect>
            <v:shape id="_x0000_s1049" type="#_x0000_t32" style="position:absolute;left:5878;top:9894;width:1;height:361" o:connectortype="straight">
              <v:stroke endarrow="block"/>
            </v:shape>
            <v:shape id="_x0000_s1050" type="#_x0000_t32" style="position:absolute;left:5878;top:10976;width:1;height:539;flip:x" o:connectortype="straight">
              <v:stroke endarrow="block"/>
            </v:shape>
            <v:shape id="_x0000_s1051" type="#_x0000_t32" style="position:absolute;left:5878;top:12593;width:1;height:363" o:connectortype="straight">
              <v:stroke endarrow="block"/>
            </v:shape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_x0000_s1052" type="#_x0000_t35" style="position:absolute;left:3088;top:10705;width:2880;height:2701;rotation:90;flip:y" o:connectortype="elbow" adj="-2700,24479,44085">
              <v:stroke endarrow="block"/>
            </v:shape>
            <v:shape id="_x0000_s1053" type="#_x0000_t34" style="position:absolute;left:5878;top:12054;width:2340;height:1803;flip:x" o:connectortype="elbow" adj="-3323,-144487,75858">
              <v:stroke endarrow="block"/>
            </v:shape>
            <v:shape id="_x0000_s1054" type="#_x0000_t35" style="position:absolute;left:5878;top:10616;width:2702;height:3780;flip:x" o:connectortype="elbow" adj="-2870,20131,68581">
              <v:stroke endarrow="block"/>
            </v:shape>
            <v:shape id="_x0000_s1055" type="#_x0000_t202" style="position:absolute;left:5878;top:12596;width:903;height:540" stroked="f">
              <v:fill opacity="0"/>
              <v:textbox style="mso-next-textbox:#_x0000_s1055">
                <w:txbxContent>
                  <w:p w:rsidR="000272BF" w:rsidRPr="008F183A" w:rsidRDefault="000272BF" w:rsidP="006F404E">
                    <w:r>
                      <w:t>Да</w:t>
                    </w:r>
                  </w:p>
                </w:txbxContent>
              </v:textbox>
            </v:shape>
            <v:shape id="_x0000_s1056" type="#_x0000_t202" style="position:absolute;left:8038;top:11696;width:838;height:540" stroked="f">
              <v:fill opacity="0"/>
              <v:textbox style="mso-next-textbox:#_x0000_s1056">
                <w:txbxContent>
                  <w:p w:rsidR="000272BF" w:rsidRPr="008F183A" w:rsidRDefault="000272BF" w:rsidP="006F404E">
                    <w:r>
                      <w:t>Нет</w:t>
                    </w:r>
                  </w:p>
                </w:txbxContent>
              </v:textbox>
            </v:shape>
            <w10:anchorlock/>
          </v:group>
        </w:pict>
      </w: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Pr="00AF0D47" w:rsidRDefault="000272BF" w:rsidP="002E266A">
      <w:pPr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Default="000272BF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272BF" w:rsidRPr="00122EC3" w:rsidRDefault="000272BF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</w:pPr>
    </w:p>
    <w:p w:rsidR="000272BF" w:rsidRDefault="000272BF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</w:pPr>
    </w:p>
    <w:p w:rsidR="000272BF" w:rsidRDefault="000272BF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</w:pPr>
    </w:p>
    <w:p w:rsidR="000272BF" w:rsidRDefault="000272BF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</w:pP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#include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 </w:t>
      </w:r>
      <w:r w:rsidRPr="0024756C"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  <w:t>&lt;iostream&gt;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#include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 </w:t>
      </w:r>
      <w:r w:rsidRPr="0024756C"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  <w:t>&lt;stdio.h&gt;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</w:pP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</w:pP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int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 main()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{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ab/>
      </w: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int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 procedure (</w:t>
      </w: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char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*, </w:t>
      </w: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char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*);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char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 str1[]=(</w:t>
      </w:r>
      <w:r w:rsidRPr="0024756C"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  <w:t>"bingk1"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),str2[]=(</w:t>
      </w:r>
      <w:r w:rsidRPr="0024756C"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  <w:t>"black2"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),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ab/>
        <w:t xml:space="preserve"> str3[]=(</w:t>
      </w:r>
      <w:r w:rsidRPr="0024756C"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  <w:t>"drgyhu"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),str4[]=(</w:t>
      </w:r>
      <w:r w:rsidRPr="0024756C"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  <w:t>"ertygu"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);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ab/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ab/>
      </w: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if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 (procedure(str1, str2)&lt;procedure(str3, str4))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ab/>
        <w:t>cout&lt;&lt;str4&lt;&lt;endl&lt;&lt;str3&lt;&lt;endl&lt;&lt;</w:t>
      </w:r>
      <w:r w:rsidRPr="0024756C"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  <w:t>"Distance = "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&lt;&lt;procedure(str3, str4);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ab/>
      </w: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else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ab/>
        <w:t>cout&lt;&lt;str1&lt;&lt;endl&lt;&lt;str2&lt;&lt;endl&lt;&lt;</w:t>
      </w:r>
      <w:r w:rsidRPr="0024756C"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  <w:t>"Distance = "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&lt;&lt;procedure(str1, str2);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cin.get();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}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int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 procedure (</w:t>
      </w: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char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 *stre1, </w:t>
      </w: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char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 *stre2)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{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int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 Num1=0;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for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(</w:t>
      </w: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int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 i=0;i&lt;strlen(stre1);i++)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{</w:t>
      </w:r>
    </w:p>
    <w:p w:rsidR="000272BF" w:rsidRPr="0024756C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 </w:t>
      </w:r>
      <w:r w:rsidRPr="0024756C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if</w:t>
      </w: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>(stre1[i]!=stre2[i])</w:t>
      </w:r>
    </w:p>
    <w:p w:rsidR="000272BF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24756C">
        <w:rPr>
          <w:rFonts w:ascii="Courier New" w:hAnsi="Courier New" w:cs="Courier New"/>
          <w:noProof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Num1++;</w:t>
      </w:r>
    </w:p>
    <w:p w:rsidR="000272BF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}</w:t>
      </w:r>
    </w:p>
    <w:p w:rsidR="000272BF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0272BF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return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Num1;</w:t>
      </w:r>
    </w:p>
    <w:p w:rsidR="000272BF" w:rsidRDefault="000272BF" w:rsidP="009339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0272BF" w:rsidRPr="00AF0D47" w:rsidRDefault="000272BF" w:rsidP="00933955">
      <w:pPr>
        <w:spacing w:after="0" w:line="240" w:lineRule="auto"/>
        <w:rPr>
          <w:lang w:val="en-US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}</w:t>
      </w: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Pr="00AF0D47" w:rsidRDefault="000272BF" w:rsidP="00AF0D47">
      <w:pPr>
        <w:spacing w:after="0" w:line="240" w:lineRule="auto"/>
        <w:rPr>
          <w:lang w:val="en-US"/>
        </w:rPr>
      </w:pPr>
    </w:p>
    <w:p w:rsidR="000272BF" w:rsidRDefault="000272BF" w:rsidP="00AF0D47">
      <w:pPr>
        <w:spacing w:after="0" w:line="240" w:lineRule="auto"/>
      </w:pPr>
    </w:p>
    <w:p w:rsidR="000272BF" w:rsidRDefault="000272BF" w:rsidP="00AF0D47">
      <w:pPr>
        <w:spacing w:after="0" w:line="240" w:lineRule="auto"/>
      </w:pPr>
    </w:p>
    <w:p w:rsidR="000272BF" w:rsidRDefault="000272BF" w:rsidP="00AF0D47">
      <w:pPr>
        <w:spacing w:after="0" w:line="240" w:lineRule="auto"/>
      </w:pPr>
    </w:p>
    <w:p w:rsidR="000272BF" w:rsidRDefault="000272BF" w:rsidP="00AF0D47">
      <w:pPr>
        <w:spacing w:after="0" w:line="240" w:lineRule="auto"/>
      </w:pPr>
    </w:p>
    <w:p w:rsidR="000272BF" w:rsidRDefault="000272BF" w:rsidP="00AF0D47">
      <w:pPr>
        <w:spacing w:after="0" w:line="240" w:lineRule="auto"/>
      </w:pPr>
    </w:p>
    <w:p w:rsidR="000272BF" w:rsidRDefault="000272BF" w:rsidP="00AF0D47">
      <w:pPr>
        <w:spacing w:after="0" w:line="240" w:lineRule="auto"/>
      </w:pPr>
    </w:p>
    <w:p w:rsidR="000272BF" w:rsidRDefault="000272BF" w:rsidP="00AF0D47">
      <w:pPr>
        <w:spacing w:after="0" w:line="240" w:lineRule="auto"/>
      </w:pPr>
    </w:p>
    <w:p w:rsidR="000272BF" w:rsidRDefault="000272BF" w:rsidP="00AF0D47">
      <w:pPr>
        <w:spacing w:after="0" w:line="240" w:lineRule="auto"/>
      </w:pPr>
    </w:p>
    <w:p w:rsidR="000272BF" w:rsidRDefault="000272BF" w:rsidP="00122EC3">
      <w:pPr>
        <w:spacing w:after="0" w:line="240" w:lineRule="auto"/>
        <w:ind w:left="-180" w:hanging="540"/>
        <w:rPr>
          <w:lang w:val="en-US"/>
        </w:rPr>
      </w:pPr>
    </w:p>
    <w:p w:rsidR="000272BF" w:rsidRDefault="000272BF" w:rsidP="00122EC3">
      <w:pPr>
        <w:spacing w:after="0" w:line="240" w:lineRule="auto"/>
        <w:ind w:left="-180" w:hanging="540"/>
        <w:rPr>
          <w:lang w:val="en-US"/>
        </w:rPr>
      </w:pPr>
    </w:p>
    <w:p w:rsidR="000272BF" w:rsidRDefault="000272BF" w:rsidP="00122EC3">
      <w:pPr>
        <w:spacing w:after="0" w:line="240" w:lineRule="auto"/>
        <w:ind w:left="-180" w:hanging="540"/>
        <w:rPr>
          <w:lang w:val="en-US"/>
        </w:rPr>
      </w:pPr>
    </w:p>
    <w:p w:rsidR="000272BF" w:rsidRDefault="000272BF" w:rsidP="00122EC3">
      <w:pPr>
        <w:spacing w:after="0" w:line="240" w:lineRule="auto"/>
        <w:ind w:left="-180" w:hanging="540"/>
        <w:rPr>
          <w:lang w:val="en-US"/>
        </w:rPr>
      </w:pPr>
    </w:p>
    <w:p w:rsidR="000272BF" w:rsidRDefault="000272BF" w:rsidP="00122EC3">
      <w:pPr>
        <w:spacing w:after="0" w:line="240" w:lineRule="auto"/>
        <w:ind w:left="-180" w:hanging="540"/>
        <w:rPr>
          <w:lang w:val="en-US"/>
        </w:rPr>
      </w:pPr>
    </w:p>
    <w:p w:rsidR="000272BF" w:rsidRDefault="000272BF" w:rsidP="00122EC3">
      <w:pPr>
        <w:spacing w:after="0" w:line="240" w:lineRule="auto"/>
        <w:ind w:left="-180" w:hanging="540"/>
        <w:rPr>
          <w:lang w:val="en-US"/>
        </w:rPr>
      </w:pPr>
    </w:p>
    <w:p w:rsidR="000272BF" w:rsidRPr="00D06F87" w:rsidRDefault="000272BF" w:rsidP="00EF5E1A">
      <w:pPr>
        <w:spacing w:after="0" w:line="240" w:lineRule="auto"/>
        <w:ind w:left="-540" w:hanging="360"/>
        <w:rPr>
          <w:lang w:val="en-US"/>
        </w:rPr>
      </w:pPr>
      <w:r w:rsidRPr="0056384B">
        <w:rPr>
          <w:lang w:val="en-US"/>
        </w:rPr>
        <w:pict>
          <v:shape id="_x0000_i1026" type="#_x0000_t75" style="width:538.5pt;height:278.25pt">
            <v:imagedata r:id="rId7" o:title="" croptop="22839f" cropbottom="17476f" cropleft="13909f" cropright="13739f"/>
          </v:shape>
        </w:pict>
      </w:r>
    </w:p>
    <w:sectPr w:rsidR="000272BF" w:rsidRPr="00D06F87" w:rsidSect="00AF0D47">
      <w:footerReference w:type="even" r:id="rId8"/>
      <w:footerReference w:type="default" r:id="rId9"/>
      <w:pgSz w:w="11906" w:h="16838"/>
      <w:pgMar w:top="107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2BF" w:rsidRDefault="000272BF">
      <w:r>
        <w:separator/>
      </w:r>
    </w:p>
  </w:endnote>
  <w:endnote w:type="continuationSeparator" w:id="1">
    <w:p w:rsidR="000272BF" w:rsidRDefault="00027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BF" w:rsidRDefault="000272BF" w:rsidP="00AF0D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72BF" w:rsidRDefault="000272B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BF" w:rsidRDefault="000272BF" w:rsidP="00AF0D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0272BF" w:rsidRDefault="000272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2BF" w:rsidRDefault="000272BF">
      <w:r>
        <w:separator/>
      </w:r>
    </w:p>
  </w:footnote>
  <w:footnote w:type="continuationSeparator" w:id="1">
    <w:p w:rsidR="000272BF" w:rsidRDefault="00027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E5A55"/>
    <w:multiLevelType w:val="hybridMultilevel"/>
    <w:tmpl w:val="12386C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F4"/>
    <w:rsid w:val="000272BF"/>
    <w:rsid w:val="00031898"/>
    <w:rsid w:val="00036DFD"/>
    <w:rsid w:val="0005229E"/>
    <w:rsid w:val="000605C9"/>
    <w:rsid w:val="0006528C"/>
    <w:rsid w:val="00086E32"/>
    <w:rsid w:val="00097DD5"/>
    <w:rsid w:val="0011188F"/>
    <w:rsid w:val="00115394"/>
    <w:rsid w:val="00122EC3"/>
    <w:rsid w:val="00134D35"/>
    <w:rsid w:val="00140233"/>
    <w:rsid w:val="00141888"/>
    <w:rsid w:val="00171AC5"/>
    <w:rsid w:val="001B5F68"/>
    <w:rsid w:val="001D049D"/>
    <w:rsid w:val="001E2CED"/>
    <w:rsid w:val="0020125F"/>
    <w:rsid w:val="00232916"/>
    <w:rsid w:val="0023579B"/>
    <w:rsid w:val="00240D5E"/>
    <w:rsid w:val="0024756C"/>
    <w:rsid w:val="002708B0"/>
    <w:rsid w:val="002D467A"/>
    <w:rsid w:val="002E266A"/>
    <w:rsid w:val="00310280"/>
    <w:rsid w:val="00314361"/>
    <w:rsid w:val="00327081"/>
    <w:rsid w:val="00351837"/>
    <w:rsid w:val="00361945"/>
    <w:rsid w:val="00375F87"/>
    <w:rsid w:val="003C4A54"/>
    <w:rsid w:val="003E1AFD"/>
    <w:rsid w:val="0042380C"/>
    <w:rsid w:val="004B4296"/>
    <w:rsid w:val="004B6663"/>
    <w:rsid w:val="004F37EA"/>
    <w:rsid w:val="00542DD4"/>
    <w:rsid w:val="00557B1E"/>
    <w:rsid w:val="0056384B"/>
    <w:rsid w:val="00573180"/>
    <w:rsid w:val="0059355B"/>
    <w:rsid w:val="005B37C8"/>
    <w:rsid w:val="005E4840"/>
    <w:rsid w:val="00633411"/>
    <w:rsid w:val="00636AF2"/>
    <w:rsid w:val="006622D7"/>
    <w:rsid w:val="006A7B23"/>
    <w:rsid w:val="006B2746"/>
    <w:rsid w:val="006B7438"/>
    <w:rsid w:val="006F24A5"/>
    <w:rsid w:val="006F404E"/>
    <w:rsid w:val="006F68F4"/>
    <w:rsid w:val="00726E23"/>
    <w:rsid w:val="00746544"/>
    <w:rsid w:val="00756011"/>
    <w:rsid w:val="00776C57"/>
    <w:rsid w:val="00782276"/>
    <w:rsid w:val="007966B6"/>
    <w:rsid w:val="007F5EAE"/>
    <w:rsid w:val="0084508B"/>
    <w:rsid w:val="008F183A"/>
    <w:rsid w:val="00905303"/>
    <w:rsid w:val="009249A9"/>
    <w:rsid w:val="009260D9"/>
    <w:rsid w:val="0093346D"/>
    <w:rsid w:val="00933955"/>
    <w:rsid w:val="00956B67"/>
    <w:rsid w:val="009601D4"/>
    <w:rsid w:val="009652EF"/>
    <w:rsid w:val="00974BE2"/>
    <w:rsid w:val="009952B0"/>
    <w:rsid w:val="009965DC"/>
    <w:rsid w:val="009A7800"/>
    <w:rsid w:val="009D56EF"/>
    <w:rsid w:val="009D6888"/>
    <w:rsid w:val="009E2689"/>
    <w:rsid w:val="00A32FEB"/>
    <w:rsid w:val="00AA6CA4"/>
    <w:rsid w:val="00AB2D7A"/>
    <w:rsid w:val="00AF0D47"/>
    <w:rsid w:val="00B04F94"/>
    <w:rsid w:val="00B52519"/>
    <w:rsid w:val="00B54632"/>
    <w:rsid w:val="00B549B9"/>
    <w:rsid w:val="00B80FA1"/>
    <w:rsid w:val="00BB0762"/>
    <w:rsid w:val="00BF5473"/>
    <w:rsid w:val="00C0661F"/>
    <w:rsid w:val="00CA24DE"/>
    <w:rsid w:val="00CD00C6"/>
    <w:rsid w:val="00CD2D93"/>
    <w:rsid w:val="00D06F87"/>
    <w:rsid w:val="00D07996"/>
    <w:rsid w:val="00D11E07"/>
    <w:rsid w:val="00D1389A"/>
    <w:rsid w:val="00D52704"/>
    <w:rsid w:val="00D718BC"/>
    <w:rsid w:val="00D801EB"/>
    <w:rsid w:val="00DC7B85"/>
    <w:rsid w:val="00DE1531"/>
    <w:rsid w:val="00DF7713"/>
    <w:rsid w:val="00E175A5"/>
    <w:rsid w:val="00E22D65"/>
    <w:rsid w:val="00E30230"/>
    <w:rsid w:val="00E44E4B"/>
    <w:rsid w:val="00E514B9"/>
    <w:rsid w:val="00E74F58"/>
    <w:rsid w:val="00EA308E"/>
    <w:rsid w:val="00ED32A8"/>
    <w:rsid w:val="00EF5E1A"/>
    <w:rsid w:val="00F10EC3"/>
    <w:rsid w:val="00F51EDF"/>
    <w:rsid w:val="00F77F07"/>
    <w:rsid w:val="00FF0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6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71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8B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3C4A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52B0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C4A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5</Pages>
  <Words>218</Words>
  <Characters>1247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АГЕНСТВО ПО ОБРАЗОВАНИЮ РФ</dc:title>
  <dc:subject/>
  <dc:creator>SPositive</dc:creator>
  <cp:keywords/>
  <dc:description/>
  <cp:lastModifiedBy>Slava</cp:lastModifiedBy>
  <cp:revision>6</cp:revision>
  <cp:lastPrinted>2009-11-22T18:03:00Z</cp:lastPrinted>
  <dcterms:created xsi:type="dcterms:W3CDTF">2009-12-09T06:08:00Z</dcterms:created>
  <dcterms:modified xsi:type="dcterms:W3CDTF">2009-12-23T04:51:00Z</dcterms:modified>
</cp:coreProperties>
</file>